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F56" w:rsidRDefault="002C6F56" w:rsidP="00C65273">
      <w:pPr>
        <w:pStyle w:val="1"/>
      </w:pPr>
      <w:bookmarkStart w:id="0" w:name="_Toc375071055"/>
      <w:bookmarkStart w:id="1" w:name="_Toc389577081"/>
      <w:bookmarkStart w:id="2" w:name="_Toc389724471"/>
      <w:bookmarkStart w:id="3" w:name="_Toc392747657"/>
      <w:bookmarkEnd w:id="0"/>
      <w:r>
        <w:t>HH3C-LswMSTP-MIB</w:t>
      </w:r>
      <w:bookmarkEnd w:id="1"/>
      <w:bookmarkEnd w:id="2"/>
      <w:bookmarkEnd w:id="3"/>
    </w:p>
    <w:p w:rsidR="002C6F56" w:rsidRDefault="002C6F56" w:rsidP="00C65273">
      <w:r>
        <w:t>本节介绍</w:t>
      </w:r>
      <w:r>
        <w:t>HH3C-LswMSTP-MIB</w:t>
      </w:r>
      <w:r>
        <w:t>模块输出的告警信息。</w:t>
      </w:r>
    </w:p>
    <w:p w:rsidR="002C6F56" w:rsidRDefault="002C6F56" w:rsidP="00C65273">
      <w:pPr>
        <w:pStyle w:val="3"/>
      </w:pPr>
      <w:bookmarkStart w:id="4" w:name="_Toc389577082"/>
      <w:bookmarkStart w:id="5" w:name="_Toc389724472"/>
      <w:bookmarkStart w:id="6" w:name="_Toc392747658"/>
      <w:r>
        <w:t>hh3cPortMstiStateForwarding</w:t>
      </w:r>
      <w:bookmarkEnd w:id="4"/>
      <w:bookmarkEnd w:id="5"/>
      <w:bookmarkEnd w:id="6"/>
    </w:p>
    <w:p w:rsidR="002C6F56" w:rsidRDefault="002C6F56" w:rsidP="00C65273">
      <w:pPr>
        <w:pStyle w:val="Command"/>
      </w:pPr>
      <w:r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2C6F56" w:rsidRPr="00B1156A" w:rsidTr="00C65273">
        <w:tc>
          <w:tcPr>
            <w:tcW w:w="1810" w:type="dxa"/>
          </w:tcPr>
          <w:p w:rsidR="002C6F56" w:rsidRPr="00B1156A" w:rsidRDefault="002C6F56" w:rsidP="00C6527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1.3.6.1.4.1.25506.8.35.14.0.1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2C6F56" w:rsidP="00C65273">
            <w:pPr>
              <w:pStyle w:val="TableHeadingleft"/>
            </w:pPr>
            <w:r w:rsidRPr="00B1156A">
              <w:t>MIB</w:t>
            </w:r>
            <w:r w:rsidR="00C65273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hh3c-splat-mstp.mib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C6F56" w:rsidRPr="004A63E0" w:rsidRDefault="002C6F56" w:rsidP="00C6527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-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2C6F56" w:rsidRDefault="002C6F56" w:rsidP="00C65273"/>
    <w:p w:rsidR="002C6F56" w:rsidRDefault="002C6F56" w:rsidP="00C65273">
      <w:pPr>
        <w:pStyle w:val="Command"/>
      </w:pPr>
      <w:r>
        <w:t>【描述】</w:t>
      </w:r>
    </w:p>
    <w:p w:rsidR="002C6F56" w:rsidRDefault="002C6F56" w:rsidP="00C65273">
      <w:r>
        <w:rPr>
          <w:rFonts w:hint="eastAsia"/>
        </w:rPr>
        <w:t>端口从非转发状态转变为转发状态。</w:t>
      </w:r>
    </w:p>
    <w:p w:rsidR="002C6F56" w:rsidRDefault="002C6F56" w:rsidP="00C65273">
      <w:pPr>
        <w:pStyle w:val="Command"/>
      </w:pPr>
      <w:r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2C6F56" w:rsidRPr="00B1156A" w:rsidTr="00C65273">
        <w:tc>
          <w:tcPr>
            <w:tcW w:w="1254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2C6F56" w:rsidRPr="00887319" w:rsidRDefault="002C6F56" w:rsidP="00C65273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stp port-log</w:t>
            </w:r>
          </w:p>
        </w:tc>
      </w:tr>
      <w:tr w:rsidR="002C6F56" w:rsidRPr="00B1156A" w:rsidTr="00C65273">
        <w:tc>
          <w:tcPr>
            <w:tcW w:w="1254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2C6F56" w:rsidRPr="00887319" w:rsidRDefault="002C6F56" w:rsidP="00C65273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stp port-log</w:t>
            </w:r>
          </w:p>
        </w:tc>
      </w:tr>
    </w:tbl>
    <w:p w:rsidR="002C6F56" w:rsidRDefault="002C6F56" w:rsidP="00C65273"/>
    <w:p w:rsidR="002C6F56" w:rsidRDefault="002C6F56" w:rsidP="00C6527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2C6F56" w:rsidRPr="00B1156A" w:rsidTr="00C6527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2C6F56" w:rsidRPr="00B1156A" w:rsidTr="00C65273">
        <w:trPr>
          <w:cantSplit/>
        </w:trPr>
        <w:tc>
          <w:tcPr>
            <w:tcW w:w="3607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1.3.6.1.4.1.25506.8.35.14.19.1.1 (hh3cdot1sInstanceID)</w:t>
            </w:r>
          </w:p>
        </w:tc>
        <w:tc>
          <w:tcPr>
            <w:tcW w:w="2045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 w:rsidRPr="00C11E99">
              <w:rPr>
                <w:rFonts w:hint="eastAsia"/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0..4094</w:t>
            </w:r>
          </w:p>
        </w:tc>
      </w:tr>
      <w:tr w:rsidR="002C6F56" w:rsidRPr="00B1156A" w:rsidTr="00C65273">
        <w:trPr>
          <w:cantSplit/>
        </w:trPr>
        <w:tc>
          <w:tcPr>
            <w:tcW w:w="3607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1.3.6.1.4.1.25506.8.35.14.20.1.1 (hh3cdot1sMstiPortIndex)</w:t>
            </w:r>
          </w:p>
        </w:tc>
        <w:tc>
          <w:tcPr>
            <w:tcW w:w="2045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 w:rsidRPr="00C11E99">
              <w:rPr>
                <w:rFonts w:hint="eastAsia"/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 w:rsidRPr="008E628A">
              <w:rPr>
                <w:lang w:eastAsia="en-US"/>
              </w:rPr>
              <w:t>1..65535</w:t>
            </w:r>
          </w:p>
        </w:tc>
      </w:tr>
    </w:tbl>
    <w:p w:rsidR="002C6F56" w:rsidRDefault="002C6F56" w:rsidP="00C65273"/>
    <w:p w:rsidR="002C6F56" w:rsidRDefault="002C6F56" w:rsidP="00C65273">
      <w:pPr>
        <w:pStyle w:val="Command"/>
      </w:pPr>
      <w:r>
        <w:t>【处理建议】</w:t>
      </w:r>
    </w:p>
    <w:p w:rsidR="002C6F56" w:rsidRDefault="002C6F56" w:rsidP="00C65273">
      <w:r>
        <w:rPr>
          <w:rFonts w:hint="eastAsia"/>
        </w:rPr>
        <w:t>网络拓扑稳定之后检查是否有链路异常。</w:t>
      </w:r>
    </w:p>
    <w:p w:rsidR="002C6F56" w:rsidRDefault="002C6F56" w:rsidP="00C65273">
      <w:pPr>
        <w:pStyle w:val="3"/>
      </w:pPr>
      <w:bookmarkStart w:id="7" w:name="_Toc389577083"/>
      <w:bookmarkStart w:id="8" w:name="_Toc389724473"/>
      <w:bookmarkStart w:id="9" w:name="_Toc392747659"/>
      <w:r>
        <w:lastRenderedPageBreak/>
        <w:t>hh3cPortMstiStateDiscarding</w:t>
      </w:r>
      <w:bookmarkEnd w:id="7"/>
      <w:bookmarkEnd w:id="8"/>
      <w:bookmarkEnd w:id="9"/>
    </w:p>
    <w:p w:rsidR="002C6F56" w:rsidRDefault="002C6F56" w:rsidP="00C65273">
      <w:pPr>
        <w:pStyle w:val="Command"/>
      </w:pPr>
      <w:r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2C6F56" w:rsidRPr="00B1156A" w:rsidTr="00C65273">
        <w:tc>
          <w:tcPr>
            <w:tcW w:w="1810" w:type="dxa"/>
          </w:tcPr>
          <w:p w:rsidR="002C6F56" w:rsidRPr="00B1156A" w:rsidRDefault="002C6F56" w:rsidP="00C6527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1.3.6.1.4.1.25506.8.35.14.0.2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2C6F56" w:rsidP="00C65273">
            <w:pPr>
              <w:pStyle w:val="TableHeadingleft"/>
            </w:pPr>
            <w:r w:rsidRPr="00B1156A">
              <w:t>MIB</w:t>
            </w:r>
            <w:r w:rsidR="00C65273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hh3c-splat-mstp.mib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C6F56" w:rsidRPr="004A63E0" w:rsidRDefault="002C6F56" w:rsidP="00C6527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等级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-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2C6F56" w:rsidRDefault="002C6F56" w:rsidP="00C65273"/>
    <w:p w:rsidR="002C6F56" w:rsidRDefault="002C6F56" w:rsidP="00C65273">
      <w:pPr>
        <w:pStyle w:val="Command"/>
      </w:pPr>
      <w:r>
        <w:t>【描述】</w:t>
      </w:r>
    </w:p>
    <w:p w:rsidR="002C6F56" w:rsidRPr="00E35FDA" w:rsidRDefault="002C6F56" w:rsidP="00C65273">
      <w:r>
        <w:rPr>
          <w:rFonts w:hint="eastAsia"/>
        </w:rPr>
        <w:t>端口从非阻塞状态转变为阻塞状态。</w:t>
      </w:r>
    </w:p>
    <w:p w:rsidR="002C6F56" w:rsidRDefault="002C6F56" w:rsidP="00C65273">
      <w:pPr>
        <w:pStyle w:val="Command"/>
      </w:pPr>
      <w:r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2C6F56" w:rsidRPr="00B1156A" w:rsidTr="00C65273">
        <w:tc>
          <w:tcPr>
            <w:tcW w:w="1254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2C6F56" w:rsidRPr="00887319" w:rsidRDefault="002C6F56" w:rsidP="00C65273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stp port-log</w:t>
            </w:r>
          </w:p>
        </w:tc>
      </w:tr>
      <w:tr w:rsidR="002C6F56" w:rsidRPr="00B1156A" w:rsidTr="00C65273">
        <w:tc>
          <w:tcPr>
            <w:tcW w:w="1254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2C6F56" w:rsidRPr="00887319" w:rsidRDefault="002C6F56" w:rsidP="00C65273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stp port-log</w:t>
            </w:r>
          </w:p>
        </w:tc>
      </w:tr>
    </w:tbl>
    <w:p w:rsidR="002C6F56" w:rsidRDefault="002C6F56" w:rsidP="00C65273"/>
    <w:p w:rsidR="002C6F56" w:rsidRDefault="002C6F56" w:rsidP="00C6527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2C6F56" w:rsidRPr="00B1156A" w:rsidTr="00C65273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2C6F56" w:rsidRPr="00B1156A" w:rsidTr="00C65273">
        <w:trPr>
          <w:cantSplit/>
        </w:trPr>
        <w:tc>
          <w:tcPr>
            <w:tcW w:w="3500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1.3.6.1.4.1.25506.8.35.14.19.1.1 (hh3cdot1sInstanceID)</w:t>
            </w:r>
          </w:p>
        </w:tc>
        <w:tc>
          <w:tcPr>
            <w:tcW w:w="1984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 w:rsidRPr="00C11E99">
              <w:rPr>
                <w:rFonts w:hint="eastAsia"/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0..4094</w:t>
            </w:r>
          </w:p>
        </w:tc>
      </w:tr>
      <w:tr w:rsidR="002C6F56" w:rsidRPr="00B1156A" w:rsidTr="00C65273">
        <w:trPr>
          <w:cantSplit/>
        </w:trPr>
        <w:tc>
          <w:tcPr>
            <w:tcW w:w="3500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1.3.6.1.4.1.25506.8.35.14.20.1.1 (hh3cdot1sMstiPortIndex)</w:t>
            </w:r>
          </w:p>
        </w:tc>
        <w:tc>
          <w:tcPr>
            <w:tcW w:w="1984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 w:rsidRPr="00C11E99">
              <w:rPr>
                <w:rFonts w:hint="eastAsia"/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 w:rsidRPr="008E628A">
              <w:rPr>
                <w:lang w:eastAsia="en-US"/>
              </w:rPr>
              <w:t>1..65535</w:t>
            </w:r>
          </w:p>
        </w:tc>
      </w:tr>
    </w:tbl>
    <w:p w:rsidR="002C6F56" w:rsidRDefault="002C6F56" w:rsidP="00C65273"/>
    <w:p w:rsidR="002C6F56" w:rsidRDefault="002C6F56" w:rsidP="00C65273">
      <w:pPr>
        <w:pStyle w:val="Command"/>
      </w:pPr>
      <w:r>
        <w:t>【处理建议】</w:t>
      </w:r>
    </w:p>
    <w:p w:rsidR="002C6F56" w:rsidRDefault="002C6F56" w:rsidP="00C65273">
      <w:r>
        <w:rPr>
          <w:rFonts w:hint="eastAsia"/>
        </w:rPr>
        <w:t>网络拓扑稳定之后检查是否有链路异常。</w:t>
      </w:r>
    </w:p>
    <w:p w:rsidR="002C6F56" w:rsidRDefault="002C6F56" w:rsidP="00C65273">
      <w:pPr>
        <w:pStyle w:val="3"/>
      </w:pPr>
      <w:bookmarkStart w:id="10" w:name="_Toc389577084"/>
      <w:bookmarkStart w:id="11" w:name="_Toc389724474"/>
      <w:bookmarkStart w:id="12" w:name="_Toc392747660"/>
      <w:r>
        <w:t>hh3cBridgeLostRootPrimary</w:t>
      </w:r>
      <w:bookmarkEnd w:id="10"/>
      <w:bookmarkEnd w:id="11"/>
      <w:bookmarkEnd w:id="12"/>
    </w:p>
    <w:p w:rsidR="002C6F56" w:rsidRDefault="002C6F56" w:rsidP="00C65273">
      <w:pPr>
        <w:pStyle w:val="Command"/>
      </w:pPr>
      <w:r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2C6F56" w:rsidRPr="00B1156A" w:rsidTr="00880F62">
        <w:tc>
          <w:tcPr>
            <w:tcW w:w="1810" w:type="dxa"/>
          </w:tcPr>
          <w:p w:rsidR="002C6F56" w:rsidRPr="00A6512A" w:rsidRDefault="002C6F56" w:rsidP="00C6527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1.3.6.1.4.1.25506.8.35.14.0.3</w:t>
            </w:r>
          </w:p>
        </w:tc>
      </w:tr>
      <w:tr w:rsidR="002C6F56" w:rsidRPr="00B1156A" w:rsidTr="00880F62">
        <w:tc>
          <w:tcPr>
            <w:tcW w:w="1810" w:type="dxa"/>
          </w:tcPr>
          <w:p w:rsidR="002C6F56" w:rsidRPr="00B1156A" w:rsidRDefault="002C6F56" w:rsidP="00C65273">
            <w:pPr>
              <w:pStyle w:val="TableHeadingleft"/>
            </w:pPr>
            <w:r w:rsidRPr="00B1156A">
              <w:t>MIB</w:t>
            </w:r>
            <w:r w:rsidR="00C65273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hh3c-splat-mstp.mib</w:t>
            </w:r>
          </w:p>
        </w:tc>
      </w:tr>
      <w:tr w:rsidR="002C6F56" w:rsidRPr="00B1156A" w:rsidTr="00880F62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C6F56" w:rsidRPr="004A63E0" w:rsidRDefault="002C6F56" w:rsidP="00C6527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2C6F56" w:rsidRPr="00B1156A" w:rsidTr="00880F62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等级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-</w:t>
            </w:r>
          </w:p>
        </w:tc>
      </w:tr>
      <w:tr w:rsidR="002C6F56" w:rsidRPr="00B1156A" w:rsidTr="00880F62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000000" w:rsidRDefault="00ED08F1"/>
    <w:p w:rsidR="002C6F56" w:rsidRDefault="002C6F56" w:rsidP="00C65273">
      <w:pPr>
        <w:pStyle w:val="Command"/>
      </w:pPr>
      <w:r>
        <w:t>【描述】</w:t>
      </w:r>
    </w:p>
    <w:p w:rsidR="002C6F56" w:rsidRDefault="002C6F56" w:rsidP="00C65273">
      <w:r>
        <w:rPr>
          <w:rFonts w:hint="eastAsia"/>
        </w:rPr>
        <w:t>配置</w:t>
      </w:r>
      <w:r>
        <w:rPr>
          <w:rFonts w:hint="eastAsia"/>
        </w:rPr>
        <w:t>root primary</w:t>
      </w:r>
      <w:r>
        <w:rPr>
          <w:rFonts w:hint="eastAsia"/>
        </w:rPr>
        <w:t>的设备，拓扑计算后从根桥切换为非根桥。网络中存在更优的网桥设备被选择为根桥。</w:t>
      </w:r>
    </w:p>
    <w:p w:rsidR="002C6F56" w:rsidRDefault="002C6F56" w:rsidP="00C65273">
      <w:pPr>
        <w:pStyle w:val="Command"/>
      </w:pPr>
      <w:r>
        <w:lastRenderedPageBreak/>
        <w:t>【状态控制】</w:t>
      </w:r>
    </w:p>
    <w:p w:rsidR="005F23F7" w:rsidRDefault="005F23F7" w:rsidP="00C65273">
      <w:r>
        <w:rPr>
          <w:rFonts w:hint="eastAsia"/>
        </w:rPr>
        <w:t>该告警无法关闭</w:t>
      </w:r>
    </w:p>
    <w:p w:rsidR="002C6F56" w:rsidRDefault="002C6F56" w:rsidP="00C6527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2C6F56" w:rsidRPr="00B1156A" w:rsidTr="00C6527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2C6F56" w:rsidRPr="00B1156A" w:rsidTr="00C65273">
        <w:trPr>
          <w:cantSplit/>
        </w:trPr>
        <w:tc>
          <w:tcPr>
            <w:tcW w:w="3607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1.3.6.1.4.1.25506.8.35.14.19.1.1 (hh3cdot1sInstanceID)</w:t>
            </w:r>
          </w:p>
        </w:tc>
        <w:tc>
          <w:tcPr>
            <w:tcW w:w="2045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 w:rsidRPr="00C11E99">
              <w:rPr>
                <w:rFonts w:hint="eastAsia"/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0..4094</w:t>
            </w:r>
          </w:p>
        </w:tc>
      </w:tr>
    </w:tbl>
    <w:p w:rsidR="002C6F56" w:rsidRDefault="002C6F56" w:rsidP="00C65273"/>
    <w:p w:rsidR="002C6F56" w:rsidRDefault="002C6F56" w:rsidP="00C65273">
      <w:pPr>
        <w:pStyle w:val="Command"/>
      </w:pPr>
      <w:r>
        <w:t>【处理建议】</w:t>
      </w:r>
    </w:p>
    <w:p w:rsidR="002C6F56" w:rsidRDefault="002C6F56" w:rsidP="00C65273">
      <w:r>
        <w:rPr>
          <w:rFonts w:hint="eastAsia"/>
        </w:rPr>
        <w:t>检查设备桥优先级配置，网络中其他设备是否存在攻击行为。</w:t>
      </w:r>
    </w:p>
    <w:p w:rsidR="002C6F56" w:rsidRDefault="002C6F56" w:rsidP="00C65273">
      <w:pPr>
        <w:pStyle w:val="3"/>
      </w:pPr>
      <w:bookmarkStart w:id="13" w:name="_Toc389577085"/>
      <w:bookmarkStart w:id="14" w:name="_Toc389724475"/>
      <w:bookmarkStart w:id="15" w:name="_Toc392747661"/>
      <w:r>
        <w:t>hh3cPortMstiRootGuarded</w:t>
      </w:r>
      <w:bookmarkEnd w:id="13"/>
      <w:bookmarkEnd w:id="14"/>
      <w:bookmarkEnd w:id="15"/>
    </w:p>
    <w:p w:rsidR="002C6F56" w:rsidRDefault="002C6F56" w:rsidP="00C65273">
      <w:pPr>
        <w:pStyle w:val="Command"/>
      </w:pPr>
      <w:r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2C6F56" w:rsidRPr="00B1156A" w:rsidTr="00C65273">
        <w:tc>
          <w:tcPr>
            <w:tcW w:w="1810" w:type="dxa"/>
          </w:tcPr>
          <w:p w:rsidR="002C6F56" w:rsidRPr="00B1156A" w:rsidRDefault="002C6F56" w:rsidP="00C6527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1.3.6.1.4.1.25506.8.35.14.0.4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2C6F56" w:rsidP="00C65273">
            <w:pPr>
              <w:pStyle w:val="TableHeadingleft"/>
            </w:pPr>
            <w:r w:rsidRPr="00B1156A">
              <w:t>MIB</w:t>
            </w:r>
            <w:r w:rsidR="00C65273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hh3c-splat-mstp.mib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C6F56" w:rsidRPr="004A63E0" w:rsidRDefault="002C6F56" w:rsidP="00C6527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等级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-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2C6F56" w:rsidRDefault="002C6F56" w:rsidP="00C65273"/>
    <w:p w:rsidR="002C6F56" w:rsidRDefault="002C6F56" w:rsidP="00C65273">
      <w:pPr>
        <w:pStyle w:val="Command"/>
      </w:pPr>
      <w:r>
        <w:t>【描述】</w:t>
      </w:r>
    </w:p>
    <w:p w:rsidR="002C6F56" w:rsidRDefault="002C6F56" w:rsidP="00C65273">
      <w:r>
        <w:rPr>
          <w:rFonts w:hint="eastAsia"/>
        </w:rPr>
        <w:t>Root-guard</w:t>
      </w:r>
      <w:r>
        <w:rPr>
          <w:rFonts w:hint="eastAsia"/>
        </w:rPr>
        <w:t>（根保护）端口收到更高优先级的</w:t>
      </w:r>
      <w:r>
        <w:rPr>
          <w:rFonts w:hint="eastAsia"/>
        </w:rPr>
        <w:t>BPDU</w:t>
      </w:r>
      <w:r>
        <w:rPr>
          <w:rFonts w:hint="eastAsia"/>
        </w:rPr>
        <w:t>报文。</w:t>
      </w:r>
    </w:p>
    <w:p w:rsidR="002C6F56" w:rsidRDefault="002C6F56" w:rsidP="00C65273">
      <w:pPr>
        <w:pStyle w:val="Command"/>
      </w:pPr>
      <w:r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2C6F56" w:rsidRPr="00B1156A" w:rsidTr="00C65273">
        <w:tc>
          <w:tcPr>
            <w:tcW w:w="1254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2C6F56" w:rsidRPr="00887319" w:rsidRDefault="002C6F56" w:rsidP="00C65273">
            <w:pPr>
              <w:pStyle w:val="TableText"/>
              <w:rPr>
                <w:b/>
                <w:lang w:eastAsia="en-US"/>
              </w:rPr>
            </w:pPr>
            <w:r>
              <w:rPr>
                <w:rFonts w:hint="eastAsia"/>
                <w:lang w:eastAsia="en-US"/>
              </w:rPr>
              <w:t>命令行：</w:t>
            </w:r>
            <w:r>
              <w:rPr>
                <w:b/>
                <w:lang w:eastAsia="en-US"/>
              </w:rPr>
              <w:t>stp root-protection</w:t>
            </w:r>
          </w:p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MIB</w:t>
            </w:r>
            <w:r>
              <w:rPr>
                <w:rFonts w:hint="eastAsia"/>
                <w:lang w:eastAsia="en-US"/>
              </w:rPr>
              <w:t>：将</w:t>
            </w:r>
            <w:r>
              <w:rPr>
                <w:rFonts w:hint="eastAsia"/>
                <w:lang w:eastAsia="en-US"/>
              </w:rPr>
              <w:t>hh3cdot1sMstiPortRootGuard</w:t>
            </w:r>
            <w:r>
              <w:rPr>
                <w:rFonts w:hint="eastAsia"/>
                <w:lang w:eastAsia="en-US"/>
              </w:rPr>
              <w:t>设置为</w:t>
            </w:r>
            <w:r>
              <w:rPr>
                <w:rFonts w:hint="eastAsia"/>
                <w:lang w:eastAsia="en-US"/>
              </w:rPr>
              <w:t>true(1)</w:t>
            </w:r>
          </w:p>
        </w:tc>
      </w:tr>
      <w:tr w:rsidR="002C6F56" w:rsidRPr="00B1156A" w:rsidTr="00C65273">
        <w:tc>
          <w:tcPr>
            <w:tcW w:w="1254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2C6F56" w:rsidRPr="00887319" w:rsidRDefault="002C6F56" w:rsidP="00C65273">
            <w:pPr>
              <w:pStyle w:val="TableText"/>
              <w:rPr>
                <w:b/>
                <w:lang w:eastAsia="en-US"/>
              </w:rPr>
            </w:pPr>
            <w:r>
              <w:rPr>
                <w:rFonts w:hint="eastAsia"/>
                <w:lang w:eastAsia="en-US"/>
              </w:rPr>
              <w:t>命令行：</w:t>
            </w:r>
            <w:r>
              <w:rPr>
                <w:b/>
                <w:lang w:eastAsia="en-US"/>
              </w:rPr>
              <w:t>undo stp root-protection</w:t>
            </w:r>
          </w:p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MIB</w:t>
            </w:r>
            <w:r>
              <w:rPr>
                <w:rFonts w:hint="eastAsia"/>
                <w:lang w:eastAsia="en-US"/>
              </w:rPr>
              <w:t>：将</w:t>
            </w:r>
            <w:r>
              <w:rPr>
                <w:rFonts w:hint="eastAsia"/>
                <w:lang w:eastAsia="en-US"/>
              </w:rPr>
              <w:t>hh3cdot1sMstiPortRootGuard</w:t>
            </w:r>
            <w:r>
              <w:rPr>
                <w:rFonts w:hint="eastAsia"/>
                <w:lang w:eastAsia="en-US"/>
              </w:rPr>
              <w:t>设置为</w:t>
            </w:r>
            <w:r>
              <w:rPr>
                <w:rFonts w:hint="eastAsia"/>
                <w:lang w:eastAsia="en-US"/>
              </w:rPr>
              <w:t>false(2)</w:t>
            </w:r>
          </w:p>
        </w:tc>
      </w:tr>
    </w:tbl>
    <w:p w:rsidR="002C6F56" w:rsidRDefault="002C6F56" w:rsidP="00C65273"/>
    <w:p w:rsidR="002C6F56" w:rsidRDefault="002C6F56" w:rsidP="00C6527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2C6F56" w:rsidRPr="00B1156A" w:rsidTr="00C6527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2C6F56" w:rsidRPr="00B1156A" w:rsidTr="00C65273">
        <w:trPr>
          <w:cantSplit/>
        </w:trPr>
        <w:tc>
          <w:tcPr>
            <w:tcW w:w="3607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1.3.6.1.4.1.25506.8.35.14.19.1.1 (hh3cdot1sInstanceID)</w:t>
            </w:r>
          </w:p>
        </w:tc>
        <w:tc>
          <w:tcPr>
            <w:tcW w:w="2045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 w:rsidRPr="00C11E99">
              <w:rPr>
                <w:rFonts w:hint="eastAsia"/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0..4094</w:t>
            </w:r>
          </w:p>
        </w:tc>
      </w:tr>
      <w:tr w:rsidR="002C6F56" w:rsidRPr="00B1156A" w:rsidTr="00C65273">
        <w:trPr>
          <w:cantSplit/>
        </w:trPr>
        <w:tc>
          <w:tcPr>
            <w:tcW w:w="3607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1.3.6.1.4.1.25506.8.35.14.20.1.1 (hh3cdot1sMstiPortIndex)</w:t>
            </w:r>
          </w:p>
        </w:tc>
        <w:tc>
          <w:tcPr>
            <w:tcW w:w="2045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 w:rsidRPr="00C11E99">
              <w:rPr>
                <w:rFonts w:hint="eastAsia"/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 w:rsidRPr="008E628A">
              <w:rPr>
                <w:lang w:eastAsia="en-US"/>
              </w:rPr>
              <w:t>1..65535</w:t>
            </w:r>
          </w:p>
        </w:tc>
      </w:tr>
    </w:tbl>
    <w:p w:rsidR="00000000" w:rsidRDefault="00ED08F1"/>
    <w:p w:rsidR="002C6F56" w:rsidRDefault="002C6F56" w:rsidP="00C65273">
      <w:pPr>
        <w:pStyle w:val="Command"/>
      </w:pPr>
      <w:r>
        <w:t>【处理建议】</w:t>
      </w:r>
    </w:p>
    <w:p w:rsidR="002C6F56" w:rsidRDefault="002C6F56" w:rsidP="00C65273">
      <w:r>
        <w:rPr>
          <w:rFonts w:hint="eastAsia"/>
        </w:rPr>
        <w:t>检查设备桥优先级，网络中其他设备是否存在攻击行为。</w:t>
      </w:r>
    </w:p>
    <w:p w:rsidR="002C6F56" w:rsidRDefault="002C6F56" w:rsidP="00C65273">
      <w:pPr>
        <w:pStyle w:val="3"/>
      </w:pPr>
      <w:bookmarkStart w:id="16" w:name="_Toc389577086"/>
      <w:bookmarkStart w:id="17" w:name="_Toc389724476"/>
      <w:bookmarkStart w:id="18" w:name="_Toc392747662"/>
      <w:r>
        <w:t>hh3cPortMstiBpduGuarded</w:t>
      </w:r>
      <w:bookmarkEnd w:id="16"/>
      <w:bookmarkEnd w:id="17"/>
      <w:bookmarkEnd w:id="18"/>
    </w:p>
    <w:p w:rsidR="002C6F56" w:rsidRDefault="002C6F56" w:rsidP="00C65273">
      <w:pPr>
        <w:pStyle w:val="Command"/>
      </w:pPr>
      <w:r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2C6F56" w:rsidRPr="00B1156A" w:rsidTr="00C65273">
        <w:tc>
          <w:tcPr>
            <w:tcW w:w="1810" w:type="dxa"/>
          </w:tcPr>
          <w:p w:rsidR="002C6F56" w:rsidRPr="00B1156A" w:rsidRDefault="002C6F56" w:rsidP="00C6527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1.3.6.1.4.1.25506.8.35.14.0.5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2C6F56" w:rsidP="00C65273">
            <w:pPr>
              <w:pStyle w:val="TableHeadingleft"/>
            </w:pPr>
            <w:r w:rsidRPr="00B1156A">
              <w:t>MIB</w:t>
            </w:r>
            <w:r w:rsidR="00C65273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hh3c-splat-mstp.mib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C6F56" w:rsidRPr="004A63E0" w:rsidRDefault="002C6F56" w:rsidP="00C6527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等级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-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2C6F56" w:rsidRDefault="002C6F56" w:rsidP="00C65273"/>
    <w:p w:rsidR="002C6F56" w:rsidRDefault="002C6F56" w:rsidP="00C65273">
      <w:pPr>
        <w:pStyle w:val="Command"/>
      </w:pPr>
      <w:r>
        <w:t>【描述】</w:t>
      </w:r>
    </w:p>
    <w:p w:rsidR="002C6F56" w:rsidRDefault="002C6F56" w:rsidP="00C65273">
      <w:r>
        <w:rPr>
          <w:rFonts w:hint="eastAsia"/>
        </w:rPr>
        <w:t>使能</w:t>
      </w:r>
      <w:r>
        <w:rPr>
          <w:rFonts w:hint="eastAsia"/>
        </w:rPr>
        <w:t>BPDU</w:t>
      </w:r>
      <w:r>
        <w:rPr>
          <w:rFonts w:hint="eastAsia"/>
        </w:rPr>
        <w:t>保护后，边缘口收到</w:t>
      </w:r>
      <w:r>
        <w:rPr>
          <w:rFonts w:hint="eastAsia"/>
        </w:rPr>
        <w:t>BPDU</w:t>
      </w:r>
      <w:r>
        <w:rPr>
          <w:rFonts w:hint="eastAsia"/>
        </w:rPr>
        <w:t>报文。</w:t>
      </w:r>
    </w:p>
    <w:p w:rsidR="002C6F56" w:rsidRDefault="002C6F56" w:rsidP="00C65273">
      <w:pPr>
        <w:pStyle w:val="Command"/>
      </w:pPr>
      <w:r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2C6F56" w:rsidRPr="00B1156A" w:rsidTr="00C65273">
        <w:tc>
          <w:tcPr>
            <w:tcW w:w="1254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2C6F56" w:rsidRPr="00887319" w:rsidRDefault="002C6F56" w:rsidP="00C65273">
            <w:pPr>
              <w:pStyle w:val="TableText"/>
              <w:rPr>
                <w:b/>
                <w:lang w:eastAsia="en-US"/>
              </w:rPr>
            </w:pPr>
            <w:r>
              <w:rPr>
                <w:rFonts w:hint="eastAsia"/>
                <w:lang w:eastAsia="en-US"/>
              </w:rPr>
              <w:t>命令行：</w:t>
            </w:r>
            <w:r>
              <w:rPr>
                <w:b/>
                <w:lang w:eastAsia="en-US"/>
              </w:rPr>
              <w:t>stp bpdu-protection</w:t>
            </w:r>
          </w:p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MIB</w:t>
            </w:r>
            <w:r>
              <w:rPr>
                <w:rFonts w:hint="eastAsia"/>
                <w:lang w:eastAsia="en-US"/>
              </w:rPr>
              <w:t>：将</w:t>
            </w:r>
            <w:r>
              <w:rPr>
                <w:rFonts w:hint="eastAsia"/>
                <w:lang w:eastAsia="en-US"/>
              </w:rPr>
              <w:t>hh3cdot1sMstBpduGuard</w:t>
            </w:r>
            <w:r>
              <w:rPr>
                <w:rFonts w:hint="eastAsia"/>
                <w:lang w:eastAsia="en-US"/>
              </w:rPr>
              <w:t>设置为</w:t>
            </w:r>
            <w:r>
              <w:rPr>
                <w:rFonts w:hint="eastAsia"/>
                <w:lang w:eastAsia="en-US"/>
              </w:rPr>
              <w:t>true(1)</w:t>
            </w:r>
          </w:p>
        </w:tc>
      </w:tr>
      <w:tr w:rsidR="002C6F56" w:rsidRPr="00B1156A" w:rsidTr="00C65273">
        <w:tc>
          <w:tcPr>
            <w:tcW w:w="1254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2C6F56" w:rsidRPr="00887319" w:rsidRDefault="002C6F56" w:rsidP="00C65273">
            <w:pPr>
              <w:pStyle w:val="TableText"/>
              <w:rPr>
                <w:b/>
                <w:lang w:eastAsia="en-US"/>
              </w:rPr>
            </w:pPr>
            <w:r>
              <w:rPr>
                <w:rFonts w:hint="eastAsia"/>
                <w:lang w:eastAsia="en-US"/>
              </w:rPr>
              <w:t>命令行：</w:t>
            </w:r>
            <w:r>
              <w:rPr>
                <w:b/>
                <w:lang w:eastAsia="en-US"/>
              </w:rPr>
              <w:t>undo stp bpdu-protection</w:t>
            </w:r>
          </w:p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MIB</w:t>
            </w:r>
            <w:r>
              <w:rPr>
                <w:rFonts w:hint="eastAsia"/>
                <w:lang w:eastAsia="en-US"/>
              </w:rPr>
              <w:t>：将</w:t>
            </w:r>
            <w:r>
              <w:rPr>
                <w:rFonts w:hint="eastAsia"/>
                <w:lang w:eastAsia="en-US"/>
              </w:rPr>
              <w:t>hh3cdot1sMstBpduGuard</w:t>
            </w:r>
            <w:r>
              <w:rPr>
                <w:rFonts w:hint="eastAsia"/>
                <w:lang w:eastAsia="en-US"/>
              </w:rPr>
              <w:t>设置为</w:t>
            </w:r>
            <w:r>
              <w:rPr>
                <w:rFonts w:hint="eastAsia"/>
                <w:lang w:eastAsia="en-US"/>
              </w:rPr>
              <w:t>false(2)</w:t>
            </w:r>
          </w:p>
        </w:tc>
      </w:tr>
    </w:tbl>
    <w:p w:rsidR="002C6F56" w:rsidRDefault="002C6F56" w:rsidP="00C65273"/>
    <w:p w:rsidR="002C6F56" w:rsidRDefault="002C6F56" w:rsidP="00C6527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2C6F56" w:rsidRPr="00B1156A" w:rsidTr="00C6527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2C6F56" w:rsidRPr="00B1156A" w:rsidTr="00C65273">
        <w:trPr>
          <w:cantSplit/>
        </w:trPr>
        <w:tc>
          <w:tcPr>
            <w:tcW w:w="3607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1.3.6.1.2.1.17.2.15.1.1 (dot1dStpPort)</w:t>
            </w:r>
          </w:p>
        </w:tc>
        <w:tc>
          <w:tcPr>
            <w:tcW w:w="2045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 w:rsidRPr="00C11E99">
              <w:rPr>
                <w:rFonts w:hint="eastAsia"/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1..65535</w:t>
            </w:r>
          </w:p>
        </w:tc>
      </w:tr>
    </w:tbl>
    <w:p w:rsidR="002C6F56" w:rsidRDefault="002C6F56" w:rsidP="00C65273"/>
    <w:p w:rsidR="002C6F56" w:rsidRDefault="002C6F56" w:rsidP="00C65273">
      <w:pPr>
        <w:pStyle w:val="Command"/>
      </w:pPr>
      <w:r>
        <w:t>【处理建议】</w:t>
      </w:r>
    </w:p>
    <w:p w:rsidR="002C6F56" w:rsidRDefault="002C6F56" w:rsidP="00C65273">
      <w:r>
        <w:rPr>
          <w:rFonts w:hint="eastAsia"/>
        </w:rPr>
        <w:t>检查下游设备是否为终端设备，网络中其他设备是否存在攻击行为。</w:t>
      </w:r>
    </w:p>
    <w:p w:rsidR="002C6F56" w:rsidRDefault="002C6F56" w:rsidP="00C65273">
      <w:pPr>
        <w:pStyle w:val="3"/>
      </w:pPr>
      <w:bookmarkStart w:id="19" w:name="_Toc389577087"/>
      <w:bookmarkStart w:id="20" w:name="_Toc389724477"/>
      <w:bookmarkStart w:id="21" w:name="_Toc392747663"/>
      <w:r>
        <w:t>hh3cPortMstiLoopGuarded</w:t>
      </w:r>
      <w:bookmarkEnd w:id="19"/>
      <w:bookmarkEnd w:id="20"/>
      <w:bookmarkEnd w:id="21"/>
    </w:p>
    <w:p w:rsidR="002C6F56" w:rsidRDefault="002C6F56" w:rsidP="00C65273">
      <w:pPr>
        <w:pStyle w:val="Command"/>
      </w:pPr>
      <w:r>
        <w:t>【属性】</w:t>
      </w:r>
    </w:p>
    <w:tbl>
      <w:tblPr>
        <w:tblStyle w:val="Tablenohead"/>
        <w:tblW w:w="8968" w:type="dxa"/>
        <w:tblLook w:val="04A0"/>
      </w:tblPr>
      <w:tblGrid>
        <w:gridCol w:w="1810"/>
        <w:gridCol w:w="7158"/>
      </w:tblGrid>
      <w:tr w:rsidR="002C6F56" w:rsidRPr="00B1156A" w:rsidTr="00C65273">
        <w:tc>
          <w:tcPr>
            <w:tcW w:w="1810" w:type="dxa"/>
          </w:tcPr>
          <w:p w:rsidR="002C6F56" w:rsidRPr="00B1156A" w:rsidRDefault="002C6F56" w:rsidP="00C6527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1.3.6.1.4.1.25506.8.35.14.0.6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2C6F56" w:rsidP="00C65273">
            <w:pPr>
              <w:pStyle w:val="TableHeadingleft"/>
            </w:pPr>
            <w:r w:rsidRPr="00B1156A">
              <w:t>MIB</w:t>
            </w:r>
            <w:r w:rsidR="00C65273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hh3c-splat-mstp.mib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C6F56" w:rsidRPr="004A63E0" w:rsidRDefault="002C6F56" w:rsidP="00C6527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等级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t>-</w:t>
            </w:r>
          </w:p>
        </w:tc>
      </w:tr>
      <w:tr w:rsidR="002C6F56" w:rsidRPr="00B1156A" w:rsidTr="00C65273">
        <w:tc>
          <w:tcPr>
            <w:tcW w:w="1810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C6F56" w:rsidRPr="00B1156A" w:rsidRDefault="002C6F56" w:rsidP="00C6527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000000" w:rsidRDefault="00ED08F1"/>
    <w:p w:rsidR="002C6F56" w:rsidRDefault="002C6F56" w:rsidP="00C65273">
      <w:pPr>
        <w:pStyle w:val="Command"/>
      </w:pPr>
      <w:r>
        <w:t>【描述】</w:t>
      </w:r>
    </w:p>
    <w:p w:rsidR="002C6F56" w:rsidRDefault="002C6F56" w:rsidP="00C65273">
      <w:r>
        <w:rPr>
          <w:rFonts w:hint="eastAsia"/>
        </w:rPr>
        <w:t>替换端口或根端口接收报文超时。</w:t>
      </w:r>
    </w:p>
    <w:p w:rsidR="002C6F56" w:rsidRDefault="002C6F56" w:rsidP="00C65273">
      <w:pPr>
        <w:pStyle w:val="Command"/>
      </w:pPr>
      <w:r>
        <w:t>【状态控制】</w:t>
      </w:r>
    </w:p>
    <w:tbl>
      <w:tblPr>
        <w:tblStyle w:val="Tablenohead"/>
        <w:tblW w:w="8968" w:type="dxa"/>
        <w:tblLook w:val="04A0"/>
      </w:tblPr>
      <w:tblGrid>
        <w:gridCol w:w="1254"/>
        <w:gridCol w:w="7714"/>
      </w:tblGrid>
      <w:tr w:rsidR="002C6F56" w:rsidRPr="00B1156A" w:rsidTr="00C65273">
        <w:tc>
          <w:tcPr>
            <w:tcW w:w="1254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2C6F56" w:rsidRPr="00887319" w:rsidRDefault="002C6F56" w:rsidP="00C65273">
            <w:pPr>
              <w:pStyle w:val="TableText"/>
              <w:rPr>
                <w:b/>
                <w:lang w:eastAsia="en-US"/>
              </w:rPr>
            </w:pPr>
            <w:r>
              <w:rPr>
                <w:rFonts w:hint="eastAsia"/>
                <w:lang w:eastAsia="en-US"/>
              </w:rPr>
              <w:t>命令行：</w:t>
            </w:r>
            <w:r>
              <w:rPr>
                <w:b/>
                <w:lang w:eastAsia="en-US"/>
              </w:rPr>
              <w:t>stp loop-protection</w:t>
            </w:r>
          </w:p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MIB</w:t>
            </w:r>
            <w:r>
              <w:rPr>
                <w:rFonts w:hint="eastAsia"/>
                <w:lang w:eastAsia="en-US"/>
              </w:rPr>
              <w:t>：将</w:t>
            </w:r>
            <w:r>
              <w:rPr>
                <w:rFonts w:hint="eastAsia"/>
                <w:lang w:eastAsia="en-US"/>
              </w:rPr>
              <w:t>hh3cdot1sMstiPortLoopGuard</w:t>
            </w:r>
            <w:r>
              <w:rPr>
                <w:rFonts w:hint="eastAsia"/>
                <w:lang w:eastAsia="en-US"/>
              </w:rPr>
              <w:t>设置为</w:t>
            </w:r>
            <w:r>
              <w:rPr>
                <w:rFonts w:hint="eastAsia"/>
                <w:lang w:eastAsia="en-US"/>
              </w:rPr>
              <w:t>true(1)</w:t>
            </w:r>
          </w:p>
        </w:tc>
      </w:tr>
      <w:tr w:rsidR="002C6F56" w:rsidRPr="00B1156A" w:rsidTr="00C65273">
        <w:tc>
          <w:tcPr>
            <w:tcW w:w="1254" w:type="dxa"/>
          </w:tcPr>
          <w:p w:rsidR="002C6F56" w:rsidRPr="00B1156A" w:rsidRDefault="00C65273" w:rsidP="00C6527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2C6F56" w:rsidRPr="00887319" w:rsidRDefault="002C6F56" w:rsidP="00C65273">
            <w:pPr>
              <w:pStyle w:val="TableText"/>
              <w:rPr>
                <w:b/>
                <w:lang w:eastAsia="en-US"/>
              </w:rPr>
            </w:pPr>
            <w:r>
              <w:rPr>
                <w:rFonts w:hint="eastAsia"/>
                <w:lang w:eastAsia="en-US"/>
              </w:rPr>
              <w:t>命令行：</w:t>
            </w:r>
            <w:r>
              <w:rPr>
                <w:b/>
                <w:lang w:eastAsia="en-US"/>
              </w:rPr>
              <w:t>undo stp loop-protection</w:t>
            </w:r>
          </w:p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MIB</w:t>
            </w:r>
            <w:r>
              <w:rPr>
                <w:rFonts w:hint="eastAsia"/>
                <w:lang w:eastAsia="en-US"/>
              </w:rPr>
              <w:t>：将</w:t>
            </w:r>
            <w:r>
              <w:rPr>
                <w:rFonts w:hint="eastAsia"/>
                <w:lang w:eastAsia="en-US"/>
              </w:rPr>
              <w:t>hh3cdot1sMstiPortLoopGuard</w:t>
            </w:r>
            <w:r>
              <w:rPr>
                <w:rFonts w:hint="eastAsia"/>
                <w:lang w:eastAsia="en-US"/>
              </w:rPr>
              <w:t>设置为</w:t>
            </w:r>
            <w:r>
              <w:rPr>
                <w:rFonts w:hint="eastAsia"/>
                <w:lang w:eastAsia="en-US"/>
              </w:rPr>
              <w:t>false(2)</w:t>
            </w:r>
          </w:p>
        </w:tc>
      </w:tr>
    </w:tbl>
    <w:p w:rsidR="002C6F56" w:rsidRDefault="002C6F56" w:rsidP="00C65273"/>
    <w:p w:rsidR="002C6F56" w:rsidRDefault="002C6F56" w:rsidP="00C6527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2C6F56" w:rsidRPr="00B1156A" w:rsidTr="00C6527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C6F56" w:rsidRPr="00B1156A" w:rsidRDefault="002C6F56" w:rsidP="00C6527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2C6F56" w:rsidRPr="00B1156A" w:rsidTr="00C65273">
        <w:trPr>
          <w:cantSplit/>
        </w:trPr>
        <w:tc>
          <w:tcPr>
            <w:tcW w:w="3607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1.3.6.1.4.1.25506.8.35.14.19.1.1 (hh3cdot1sInstanceID)</w:t>
            </w:r>
          </w:p>
        </w:tc>
        <w:tc>
          <w:tcPr>
            <w:tcW w:w="2045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 w:rsidRPr="00C11E99">
              <w:rPr>
                <w:rFonts w:hint="eastAsia"/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0..4094</w:t>
            </w:r>
          </w:p>
        </w:tc>
      </w:tr>
      <w:tr w:rsidR="002C6F56" w:rsidRPr="00B1156A" w:rsidTr="00C65273">
        <w:trPr>
          <w:cantSplit/>
        </w:trPr>
        <w:tc>
          <w:tcPr>
            <w:tcW w:w="3607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1.3.6.1.4.1.25506.8.35.14.20.1.1 (hh3cdot1sMstiPortIndex)</w:t>
            </w:r>
          </w:p>
        </w:tc>
        <w:tc>
          <w:tcPr>
            <w:tcW w:w="2045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 w:rsidRPr="00C11E99">
              <w:rPr>
                <w:rFonts w:hint="eastAsia"/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2C6F56" w:rsidRPr="00B1156A" w:rsidRDefault="002C6F56" w:rsidP="00C65273">
            <w:pPr>
              <w:pStyle w:val="TableText"/>
              <w:rPr>
                <w:lang w:eastAsia="en-US"/>
              </w:rPr>
            </w:pPr>
            <w:r w:rsidRPr="008E628A">
              <w:rPr>
                <w:lang w:eastAsia="en-US"/>
              </w:rPr>
              <w:t>1..65535</w:t>
            </w:r>
          </w:p>
        </w:tc>
      </w:tr>
    </w:tbl>
    <w:p w:rsidR="002C6F56" w:rsidRDefault="002C6F56" w:rsidP="00C65273"/>
    <w:p w:rsidR="002C6F56" w:rsidRDefault="002C6F56" w:rsidP="00C65273">
      <w:pPr>
        <w:pStyle w:val="Command"/>
      </w:pPr>
      <w:r>
        <w:t>【处理建议】</w:t>
      </w:r>
    </w:p>
    <w:p w:rsidR="002C6F56" w:rsidRPr="00462D96" w:rsidRDefault="002C6F56" w:rsidP="00C65273">
      <w:r>
        <w:rPr>
          <w:rFonts w:hint="eastAsia"/>
        </w:rPr>
        <w:t>检查上游设备</w:t>
      </w:r>
      <w:r>
        <w:rPr>
          <w:rFonts w:hint="eastAsia"/>
        </w:rPr>
        <w:t>STP</w:t>
      </w:r>
      <w:r>
        <w:rPr>
          <w:rFonts w:hint="eastAsia"/>
        </w:rPr>
        <w:t>功能，网络中其他设备是否存在攻击行为。</w:t>
      </w:r>
    </w:p>
    <w:p w:rsidR="00887319" w:rsidRPr="0044780D" w:rsidRDefault="00887319" w:rsidP="00C65273"/>
    <w:sectPr w:rsidR="00887319" w:rsidRPr="0044780D" w:rsidSect="00C65273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FE9" w:rsidRDefault="008D5FE9">
      <w:r>
        <w:separator/>
      </w:r>
    </w:p>
  </w:endnote>
  <w:endnote w:type="continuationSeparator" w:id="0">
    <w:p w:rsidR="008D5FE9" w:rsidRDefault="008D5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D67174" w:rsidP="00020766">
        <w:pPr>
          <w:pStyle w:val="a5"/>
        </w:pPr>
        <w:r w:rsidRPr="00D67174">
          <w:fldChar w:fldCharType="begin"/>
        </w:r>
        <w:r w:rsidR="00F86011">
          <w:instrText>PAGE   \* MERGEFORMAT</w:instrText>
        </w:r>
        <w:r w:rsidRPr="00D67174">
          <w:fldChar w:fldCharType="separate"/>
        </w:r>
        <w:r w:rsidR="00ED08F1" w:rsidRPr="00ED08F1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FE9" w:rsidRDefault="008D5FE9">
      <w:r>
        <w:separator/>
      </w:r>
    </w:p>
  </w:footnote>
  <w:footnote w:type="continuationSeparator" w:id="0">
    <w:p w:rsidR="008D5FE9" w:rsidRDefault="008D5F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317"/>
  <w:displayHorizontalDrawingGridEvery w:val="0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0A2A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C6F56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23F7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66F9A"/>
    <w:rsid w:val="0077351D"/>
    <w:rsid w:val="00773D46"/>
    <w:rsid w:val="00774E54"/>
    <w:rsid w:val="00777BF2"/>
    <w:rsid w:val="007808DF"/>
    <w:rsid w:val="007822C1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0F62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D5FE9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614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5273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67174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0885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08F1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B6809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65273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C65273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C65273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C65273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C65273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C65273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C65273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C65273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C65273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C65273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C65273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C65273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C65273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C65273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C65273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C65273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C65273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C65273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C65273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C65273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C65273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C65273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C65273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C65273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C65273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C65273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C65273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C65273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C65273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C65273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C65273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C65273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C65273"/>
    <w:pPr>
      <w:ind w:left="1260"/>
    </w:pPr>
  </w:style>
  <w:style w:type="paragraph" w:styleId="50">
    <w:name w:val="toc 5"/>
    <w:basedOn w:val="a0"/>
    <w:next w:val="a0"/>
    <w:autoRedefine/>
    <w:rsid w:val="00C65273"/>
    <w:pPr>
      <w:ind w:left="1680"/>
    </w:pPr>
  </w:style>
  <w:style w:type="paragraph" w:styleId="60">
    <w:name w:val="toc 6"/>
    <w:basedOn w:val="a0"/>
    <w:next w:val="a0"/>
    <w:autoRedefine/>
    <w:rsid w:val="00C65273"/>
    <w:pPr>
      <w:ind w:left="2100"/>
    </w:pPr>
  </w:style>
  <w:style w:type="paragraph" w:styleId="70">
    <w:name w:val="toc 7"/>
    <w:basedOn w:val="a0"/>
    <w:next w:val="a0"/>
    <w:autoRedefine/>
    <w:rsid w:val="00C65273"/>
    <w:pPr>
      <w:ind w:left="2520"/>
    </w:pPr>
  </w:style>
  <w:style w:type="paragraph" w:styleId="80">
    <w:name w:val="toc 8"/>
    <w:basedOn w:val="a0"/>
    <w:next w:val="a0"/>
    <w:autoRedefine/>
    <w:rsid w:val="00C65273"/>
    <w:pPr>
      <w:ind w:left="2940"/>
    </w:pPr>
  </w:style>
  <w:style w:type="paragraph" w:styleId="90">
    <w:name w:val="toc 9"/>
    <w:basedOn w:val="a0"/>
    <w:next w:val="a0"/>
    <w:autoRedefine/>
    <w:rsid w:val="00C65273"/>
    <w:pPr>
      <w:ind w:left="3360"/>
    </w:pPr>
  </w:style>
  <w:style w:type="paragraph" w:styleId="a8">
    <w:name w:val="Document Map"/>
    <w:basedOn w:val="a0"/>
    <w:semiHidden/>
    <w:rsid w:val="00C65273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C65273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C65273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C65273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C65273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C65273"/>
    <w:rPr>
      <w:color w:val="0000FF"/>
      <w:u w:val="single"/>
    </w:rPr>
  </w:style>
  <w:style w:type="character" w:styleId="aa">
    <w:name w:val="annotation reference"/>
    <w:basedOn w:val="a1"/>
    <w:semiHidden/>
    <w:rsid w:val="00C65273"/>
    <w:rPr>
      <w:sz w:val="21"/>
      <w:szCs w:val="21"/>
    </w:rPr>
  </w:style>
  <w:style w:type="paragraph" w:styleId="ab">
    <w:name w:val="annotation text"/>
    <w:basedOn w:val="a0"/>
    <w:link w:val="Char0"/>
    <w:semiHidden/>
    <w:rsid w:val="00C65273"/>
    <w:pPr>
      <w:jc w:val="left"/>
    </w:pPr>
  </w:style>
  <w:style w:type="paragraph" w:styleId="ac">
    <w:name w:val="annotation subject"/>
    <w:basedOn w:val="ab"/>
    <w:next w:val="ab"/>
    <w:semiHidden/>
    <w:rsid w:val="00C65273"/>
    <w:rPr>
      <w:b/>
      <w:bCs/>
    </w:rPr>
  </w:style>
  <w:style w:type="paragraph" w:styleId="ad">
    <w:name w:val="Balloon Text"/>
    <w:basedOn w:val="a0"/>
    <w:semiHidden/>
    <w:rsid w:val="00C65273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C65273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C65273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C65273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C65273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C65273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C65273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C65273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C65273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C65273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C65273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C65273"/>
    <w:pPr>
      <w:numPr>
        <w:ilvl w:val="1"/>
      </w:numPr>
    </w:pPr>
  </w:style>
  <w:style w:type="paragraph" w:customStyle="1" w:styleId="ItemIndent1">
    <w:name w:val="Item Indent_1"/>
    <w:basedOn w:val="a0"/>
    <w:qFormat/>
    <w:rsid w:val="00C65273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C65273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C65273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C65273"/>
    <w:pPr>
      <w:numPr>
        <w:ilvl w:val="2"/>
      </w:numPr>
    </w:pPr>
  </w:style>
  <w:style w:type="paragraph" w:customStyle="1" w:styleId="ItemIndent3">
    <w:name w:val="Item Indent_3"/>
    <w:basedOn w:val="a0"/>
    <w:rsid w:val="00C65273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C65273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C65273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C65273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C65273"/>
    <w:rPr>
      <w:rFonts w:eastAsia="楷体_GB2312"/>
      <w:sz w:val="21"/>
    </w:rPr>
  </w:style>
  <w:style w:type="table" w:customStyle="1" w:styleId="FigureTable">
    <w:name w:val="Figure Table"/>
    <w:basedOn w:val="a7"/>
    <w:rsid w:val="00C65273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C65273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C65273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C65273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C65273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C65273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C65273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C65273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C65273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C65273"/>
    <w:pPr>
      <w:ind w:left="1134"/>
    </w:pPr>
  </w:style>
  <w:style w:type="paragraph" w:customStyle="1" w:styleId="TerminalDisplayIndent2">
    <w:name w:val="Terminal Display Indent_2"/>
    <w:basedOn w:val="TerminalDisplay"/>
    <w:rsid w:val="00C65273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C65273"/>
    <w:rPr>
      <w:rFonts w:ascii="Futura Hv" w:hAnsi="Futura Hv"/>
    </w:rPr>
  </w:style>
  <w:style w:type="paragraph" w:customStyle="1" w:styleId="Spacer">
    <w:name w:val="Spacer"/>
    <w:next w:val="a0"/>
    <w:link w:val="SpacerChar"/>
    <w:rsid w:val="00C65273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C65273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C65273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C65273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C65273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C65273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C65273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C65273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C65273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C65273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C65273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C65273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C65273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C65273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C65273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C65273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C65273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C65273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C65273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C65273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C65273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C65273"/>
    <w:pPr>
      <w:numPr>
        <w:numId w:val="42"/>
      </w:numPr>
    </w:pPr>
  </w:style>
  <w:style w:type="numbering" w:styleId="111111">
    <w:name w:val="Outline List 1"/>
    <w:basedOn w:val="a3"/>
    <w:rsid w:val="00C65273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C65273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C65273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C65273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C65273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C65273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C65273"/>
    <w:pPr>
      <w:widowControl w:val="0"/>
      <w:jc w:val="left"/>
    </w:pPr>
  </w:style>
  <w:style w:type="table" w:styleId="31">
    <w:name w:val="Table Colorful 3"/>
    <w:basedOn w:val="a2"/>
    <w:rsid w:val="00C65273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C65273"/>
    <w:pPr>
      <w:ind w:left="840" w:hanging="420"/>
    </w:pPr>
  </w:style>
  <w:style w:type="character" w:styleId="afd">
    <w:name w:val="Strong"/>
    <w:basedOn w:val="a1"/>
    <w:uiPriority w:val="22"/>
    <w:qFormat/>
    <w:rsid w:val="00C65273"/>
    <w:rPr>
      <w:b/>
      <w:bCs/>
    </w:rPr>
  </w:style>
  <w:style w:type="paragraph" w:styleId="afe">
    <w:name w:val="Normal (Web)"/>
    <w:basedOn w:val="a0"/>
    <w:uiPriority w:val="99"/>
    <w:unhideWhenUsed/>
    <w:rsid w:val="00C65273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kf3840\Desktop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FC92C-C7BD-456D-89B0-D2225FE36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65</TotalTime>
  <Pages>3</Pages>
  <Words>832</Words>
  <Characters>2338</Characters>
  <Application>Microsoft Office Word</Application>
  <DocSecurity>0</DocSecurity>
  <Lines>212</Lines>
  <Paragraphs>185</Paragraphs>
  <ScaleCrop>false</ScaleCrop>
  <Company/>
  <LinksUpToDate>false</LinksUpToDate>
  <CharactersWithSpaces>2378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21</cp:revision>
  <cp:lastPrinted>2010-05-04T10:01:00Z</cp:lastPrinted>
  <dcterms:created xsi:type="dcterms:W3CDTF">2014-07-09T08:19:00Z</dcterms:created>
  <dcterms:modified xsi:type="dcterms:W3CDTF">2014-07-31T10:34:00Z</dcterms:modified>
</cp:coreProperties>
</file>